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22450F3748241968463CD129DAD5AC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D791488" w14:textId="77777777" w:rsidR="00E167AD" w:rsidRDefault="00517314" w:rsidP="00E40ABD">
          <w:pPr>
            <w:spacing w:before="300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Izjava o poslovnoj povezanosti</w:t>
          </w:r>
        </w:p>
      </w:sdtContent>
    </w:sdt>
    <w:p w14:paraId="491575F4" w14:textId="45061C7D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rFonts w:asciiTheme="minorHAnsi" w:hAnsiTheme="minorHAnsi" w:cstheme="minorHAnsi"/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72ED397300D94B15AF228E0F1338473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155A79">
            <w:rPr>
              <w:rFonts w:asciiTheme="minorHAnsi" w:hAnsiTheme="minorHAnsi" w:cstheme="minorHAnsi"/>
              <w:b/>
              <w:sz w:val="40"/>
              <w:szCs w:val="40"/>
            </w:rPr>
            <w:t>L6_PXK_O3</w:t>
          </w:r>
        </w:sdtContent>
      </w:sdt>
    </w:p>
    <w:p w14:paraId="575AF598" w14:textId="7F9F6CA0" w:rsidR="00517314" w:rsidRDefault="000F4FD1" w:rsidP="00D4022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75D60">
        <w:br w:type="page"/>
      </w:r>
      <w:r w:rsidR="00517314" w:rsidRPr="00D40229">
        <w:rPr>
          <w:rFonts w:asciiTheme="minorHAnsi" w:hAnsiTheme="minorHAnsi" w:cstheme="minorHAnsi"/>
          <w:b/>
          <w:sz w:val="24"/>
          <w:szCs w:val="24"/>
        </w:rPr>
        <w:lastRenderedPageBreak/>
        <w:t>IZJAVA</w:t>
      </w:r>
      <w:r w:rsidR="00DA27A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40229" w:rsidRPr="00D40229">
        <w:rPr>
          <w:rFonts w:asciiTheme="minorHAnsi" w:hAnsiTheme="minorHAnsi" w:cstheme="minorHAnsi"/>
          <w:b/>
          <w:sz w:val="24"/>
          <w:szCs w:val="24"/>
        </w:rPr>
        <w:t>O POSLOVNOJ POVEZANOSTI</w:t>
      </w:r>
    </w:p>
    <w:p w14:paraId="5F70163E" w14:textId="76F4CA8C" w:rsidR="00D40229" w:rsidRDefault="00D40229" w:rsidP="00911C5D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822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541"/>
      </w:tblGrid>
      <w:tr w:rsidR="00D40229" w:rsidRPr="00D40229" w14:paraId="6775140E" w14:textId="77777777" w:rsidTr="00F17FEB">
        <w:trPr>
          <w:jc w:val="center"/>
        </w:trPr>
        <w:tc>
          <w:tcPr>
            <w:tcW w:w="3681" w:type="dxa"/>
            <w:vAlign w:val="center"/>
          </w:tcPr>
          <w:p w14:paraId="0FE16753" w14:textId="77777777" w:rsidR="00D40229" w:rsidRPr="00D40229" w:rsidRDefault="00D40229" w:rsidP="00F17FEB">
            <w:pPr>
              <w:spacing w:after="0"/>
              <w:jc w:val="both"/>
              <w:rPr>
                <w:rFonts w:cstheme="minorHAnsi"/>
                <w:b/>
              </w:rPr>
            </w:pPr>
            <w:r w:rsidRPr="00D40229">
              <w:rPr>
                <w:rFonts w:cstheme="minorHAnsi"/>
                <w:b/>
              </w:rPr>
              <w:t xml:space="preserve">OIB proizvođačke organizacije: </w:t>
            </w:r>
          </w:p>
        </w:tc>
        <w:tc>
          <w:tcPr>
            <w:tcW w:w="4541" w:type="dxa"/>
            <w:vAlign w:val="center"/>
          </w:tcPr>
          <w:p w14:paraId="554587BC" w14:textId="77777777" w:rsidR="00D40229" w:rsidRPr="00D40229" w:rsidRDefault="00D40229" w:rsidP="00F17FEB">
            <w:pPr>
              <w:spacing w:after="0"/>
              <w:rPr>
                <w:rFonts w:cstheme="minorHAnsi"/>
              </w:rPr>
            </w:pPr>
            <w:r w:rsidRPr="00D40229">
              <w:rPr>
                <w:rFonts w:cstheme="minorHAnsi"/>
              </w:rPr>
              <w:t>______________________________</w:t>
            </w:r>
          </w:p>
        </w:tc>
      </w:tr>
      <w:tr w:rsidR="00D40229" w:rsidRPr="00D40229" w14:paraId="15532132" w14:textId="77777777" w:rsidTr="00F17FEB">
        <w:trPr>
          <w:jc w:val="center"/>
        </w:trPr>
        <w:tc>
          <w:tcPr>
            <w:tcW w:w="3681" w:type="dxa"/>
            <w:vAlign w:val="center"/>
          </w:tcPr>
          <w:p w14:paraId="118F5859" w14:textId="77777777" w:rsidR="00D40229" w:rsidRPr="00D40229" w:rsidRDefault="00D40229" w:rsidP="00F17FEB">
            <w:pPr>
              <w:spacing w:before="240" w:after="0"/>
              <w:jc w:val="both"/>
              <w:rPr>
                <w:rFonts w:cstheme="minorHAnsi"/>
                <w:b/>
              </w:rPr>
            </w:pPr>
            <w:r w:rsidRPr="00D40229">
              <w:rPr>
                <w:rFonts w:cstheme="minorHAnsi"/>
                <w:b/>
              </w:rPr>
              <w:t xml:space="preserve">Naziv proizvođačke organizacije: </w:t>
            </w:r>
          </w:p>
        </w:tc>
        <w:tc>
          <w:tcPr>
            <w:tcW w:w="4541" w:type="dxa"/>
            <w:vAlign w:val="center"/>
          </w:tcPr>
          <w:p w14:paraId="433CFA17" w14:textId="77777777" w:rsidR="00D40229" w:rsidRPr="00D40229" w:rsidRDefault="00D40229" w:rsidP="00F17FEB">
            <w:pPr>
              <w:spacing w:before="240" w:after="0"/>
              <w:rPr>
                <w:rFonts w:cstheme="minorHAnsi"/>
                <w:b/>
                <w:u w:val="single"/>
              </w:rPr>
            </w:pPr>
            <w:r w:rsidRPr="00D40229">
              <w:rPr>
                <w:rFonts w:cstheme="minorHAnsi"/>
              </w:rPr>
              <w:t>______________________________</w:t>
            </w:r>
          </w:p>
        </w:tc>
      </w:tr>
    </w:tbl>
    <w:p w14:paraId="3AF43333" w14:textId="77777777" w:rsidR="00D40229" w:rsidRDefault="00D40229" w:rsidP="00D40229">
      <w:pPr>
        <w:rPr>
          <w:rFonts w:asciiTheme="minorHAnsi" w:hAnsiTheme="minorHAnsi" w:cstheme="minorHAnsi"/>
        </w:rPr>
      </w:pPr>
    </w:p>
    <w:p w14:paraId="4AF816B0" w14:textId="3378C396" w:rsidR="00517314" w:rsidRPr="00D40229" w:rsidRDefault="00D40229" w:rsidP="00D402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D40229">
        <w:rPr>
          <w:rFonts w:asciiTheme="minorHAnsi" w:hAnsiTheme="minorHAnsi" w:cstheme="minorHAnsi"/>
        </w:rPr>
        <w:t xml:space="preserve">a temelju članka 7. Pravilnika o provedbi intervencija u sektoru voća i povrća (NN, br. 154/2023), </w:t>
      </w:r>
      <w:r w:rsidRPr="00DA27A6">
        <w:rPr>
          <w:rFonts w:asciiTheme="minorHAnsi" w:hAnsiTheme="minorHAnsi" w:cstheme="minorHAnsi"/>
          <w:b/>
        </w:rPr>
        <w:t>pod kaznenom i materijalnom odgovornošću</w:t>
      </w:r>
      <w:r w:rsidRPr="00D40229">
        <w:rPr>
          <w:rFonts w:asciiTheme="minorHAnsi" w:hAnsiTheme="minorHAnsi" w:cstheme="minorHAnsi"/>
        </w:rPr>
        <w:t xml:space="preserve">, podnositelj ove Izjave potvrđuje da: </w:t>
      </w:r>
    </w:p>
    <w:tbl>
      <w:tblPr>
        <w:tblStyle w:val="TableGrid"/>
        <w:tblW w:w="10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33"/>
        <w:gridCol w:w="9745"/>
      </w:tblGrid>
      <w:tr w:rsidR="00D40229" w:rsidRPr="00D40229" w14:paraId="116DB6D0" w14:textId="77777777" w:rsidTr="00D40229">
        <w:trPr>
          <w:trHeight w:val="293"/>
        </w:trPr>
        <w:tc>
          <w:tcPr>
            <w:tcW w:w="284" w:type="dxa"/>
            <w:vAlign w:val="center"/>
          </w:tcPr>
          <w:p w14:paraId="5944AF6F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  <w:r w:rsidRPr="00D40229">
              <w:rPr>
                <w:rFonts w:cstheme="minorHAnsi"/>
              </w:rPr>
              <w:t>1.</w:t>
            </w:r>
          </w:p>
        </w:tc>
        <w:tc>
          <w:tcPr>
            <w:tcW w:w="433" w:type="dxa"/>
            <w:vAlign w:val="center"/>
          </w:tcPr>
          <w:p w14:paraId="3B0B1B87" w14:textId="77777777" w:rsidR="00D40229" w:rsidRPr="00D40229" w:rsidRDefault="00D40229" w:rsidP="00D40229">
            <w:pPr>
              <w:spacing w:after="0"/>
              <w:ind w:left="-20" w:right="-10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745" w:type="dxa"/>
            <w:vAlign w:val="center"/>
          </w:tcPr>
          <w:p w14:paraId="342BDA98" w14:textId="77777777" w:rsidR="00D40229" w:rsidRPr="00D40229" w:rsidRDefault="00D40229" w:rsidP="00D40229">
            <w:pPr>
              <w:spacing w:after="0"/>
              <w:jc w:val="both"/>
              <w:rPr>
                <w:rFonts w:cstheme="minorHAnsi"/>
              </w:rPr>
            </w:pPr>
            <w:r w:rsidRPr="00D40229">
              <w:rPr>
                <w:rFonts w:cstheme="minorHAnsi"/>
              </w:rPr>
              <w:t xml:space="preserve">su podaci navedeni u ovoj Izjavi istiniti; </w:t>
            </w:r>
          </w:p>
        </w:tc>
      </w:tr>
      <w:tr w:rsidR="00D40229" w:rsidRPr="00D40229" w14:paraId="196B7CE9" w14:textId="77777777" w:rsidTr="00D40229">
        <w:trPr>
          <w:trHeight w:val="279"/>
        </w:trPr>
        <w:tc>
          <w:tcPr>
            <w:tcW w:w="284" w:type="dxa"/>
            <w:vAlign w:val="center"/>
          </w:tcPr>
          <w:p w14:paraId="390B08E1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  <w:r w:rsidRPr="00D40229">
              <w:rPr>
                <w:rFonts w:cstheme="minorHAnsi"/>
              </w:rPr>
              <w:t>2.</w:t>
            </w:r>
          </w:p>
        </w:tc>
        <w:tc>
          <w:tcPr>
            <w:tcW w:w="433" w:type="dxa"/>
            <w:vAlign w:val="center"/>
          </w:tcPr>
          <w:p w14:paraId="776065DE" w14:textId="77777777" w:rsidR="00D40229" w:rsidRPr="00D40229" w:rsidRDefault="00D40229" w:rsidP="00D40229">
            <w:pPr>
              <w:spacing w:after="0"/>
              <w:ind w:left="-20" w:right="-10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745" w:type="dxa"/>
            <w:vAlign w:val="center"/>
          </w:tcPr>
          <w:p w14:paraId="4830F673" w14:textId="77777777" w:rsidR="00D40229" w:rsidRPr="00D40229" w:rsidRDefault="00D40229" w:rsidP="00D40229">
            <w:pPr>
              <w:spacing w:after="0"/>
              <w:jc w:val="both"/>
              <w:rPr>
                <w:rFonts w:cstheme="minorHAnsi"/>
              </w:rPr>
            </w:pPr>
            <w:r w:rsidRPr="00D40229">
              <w:rPr>
                <w:rFonts w:cstheme="minorHAnsi"/>
              </w:rPr>
              <w:t xml:space="preserve">će omogućiti sve potrebne kontrole nadležnih tijela; </w:t>
            </w:r>
          </w:p>
        </w:tc>
      </w:tr>
      <w:tr w:rsidR="00D40229" w:rsidRPr="00D40229" w14:paraId="653A9672" w14:textId="77777777" w:rsidTr="00D40229">
        <w:trPr>
          <w:trHeight w:val="575"/>
        </w:trPr>
        <w:tc>
          <w:tcPr>
            <w:tcW w:w="284" w:type="dxa"/>
            <w:vAlign w:val="center"/>
          </w:tcPr>
          <w:p w14:paraId="4BA3B609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  <w:r w:rsidRPr="00D40229">
              <w:rPr>
                <w:rFonts w:cstheme="minorHAnsi"/>
              </w:rPr>
              <w:t>3.</w:t>
            </w:r>
          </w:p>
        </w:tc>
        <w:sdt>
          <w:sdtPr>
            <w:rPr>
              <w:rFonts w:cstheme="minorHAnsi"/>
              <w:b/>
              <w:sz w:val="24"/>
              <w:szCs w:val="24"/>
            </w:rPr>
            <w:id w:val="111733839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433" w:type="dxa"/>
                <w:vAlign w:val="center"/>
              </w:tcPr>
              <w:p w14:paraId="628B445E" w14:textId="775E426D" w:rsidR="00D40229" w:rsidRPr="00D40229" w:rsidRDefault="00FB0013" w:rsidP="00D40229">
                <w:pPr>
                  <w:spacing w:after="0"/>
                  <w:ind w:left="-20" w:right="-109"/>
                  <w:jc w:val="both"/>
                  <w:rPr>
                    <w:rFonts w:cstheme="minorHAnsi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745" w:type="dxa"/>
            <w:vAlign w:val="center"/>
          </w:tcPr>
          <w:p w14:paraId="13CAC6D5" w14:textId="77777777" w:rsidR="00D40229" w:rsidRPr="00D40229" w:rsidRDefault="00D40229" w:rsidP="00D40229">
            <w:pPr>
              <w:spacing w:after="0"/>
              <w:jc w:val="both"/>
              <w:rPr>
                <w:rFonts w:cstheme="minorHAnsi"/>
              </w:rPr>
            </w:pPr>
            <w:r w:rsidRPr="00D40229">
              <w:rPr>
                <w:rFonts w:cstheme="minorHAnsi"/>
                <w:b/>
                <w:u w:val="single"/>
              </w:rPr>
              <w:t>ne postoji</w:t>
            </w:r>
            <w:r w:rsidRPr="00D40229">
              <w:rPr>
                <w:rFonts w:cstheme="minorHAnsi"/>
              </w:rPr>
              <w:t xml:space="preserve"> niti jedan poslovni subjekt ili fizička osoba s kojima je naša proizvođačka organizacija i/ili naši članovi povezani vlasničkim, upravljačkim ili drugim odnosima; </w:t>
            </w:r>
          </w:p>
        </w:tc>
      </w:tr>
      <w:tr w:rsidR="00D40229" w:rsidRPr="00D40229" w14:paraId="351919B9" w14:textId="77777777" w:rsidTr="00D40229">
        <w:trPr>
          <w:trHeight w:val="589"/>
        </w:trPr>
        <w:tc>
          <w:tcPr>
            <w:tcW w:w="284" w:type="dxa"/>
            <w:vAlign w:val="center"/>
          </w:tcPr>
          <w:p w14:paraId="13AA6EAE" w14:textId="77777777" w:rsidR="00D40229" w:rsidRPr="00D40229" w:rsidRDefault="00D40229" w:rsidP="00D40229">
            <w:pPr>
              <w:spacing w:after="0"/>
              <w:ind w:left="-110" w:right="-106"/>
              <w:jc w:val="center"/>
              <w:rPr>
                <w:rFonts w:cstheme="minorHAnsi"/>
              </w:rPr>
            </w:pPr>
          </w:p>
        </w:tc>
        <w:sdt>
          <w:sdtPr>
            <w:rPr>
              <w:rFonts w:cstheme="minorHAnsi"/>
              <w:b/>
              <w:sz w:val="24"/>
              <w:szCs w:val="24"/>
            </w:rPr>
            <w:id w:val="-203557434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433" w:type="dxa"/>
                <w:vAlign w:val="center"/>
              </w:tcPr>
              <w:p w14:paraId="0C64C5D5" w14:textId="5B2D174D" w:rsidR="00D40229" w:rsidRPr="00D40229" w:rsidRDefault="00FB0013" w:rsidP="00D40229">
                <w:pPr>
                  <w:spacing w:after="0"/>
                  <w:ind w:left="-20" w:right="-109"/>
                  <w:jc w:val="both"/>
                  <w:rPr>
                    <w:rFonts w:cstheme="minorHAnsi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745" w:type="dxa"/>
            <w:vAlign w:val="center"/>
          </w:tcPr>
          <w:p w14:paraId="11062DD6" w14:textId="10B01C24" w:rsidR="00D40229" w:rsidRPr="00D40229" w:rsidRDefault="00D40229" w:rsidP="00D40229">
            <w:pPr>
              <w:spacing w:after="0"/>
              <w:jc w:val="both"/>
              <w:rPr>
                <w:rFonts w:cstheme="minorHAnsi"/>
                <w:b/>
                <w:u w:val="single"/>
              </w:rPr>
            </w:pPr>
            <w:r w:rsidRPr="00D40229">
              <w:rPr>
                <w:rFonts w:cstheme="minorHAnsi"/>
                <w:b/>
                <w:u w:val="single"/>
              </w:rPr>
              <w:t>postoji</w:t>
            </w:r>
            <w:r w:rsidRPr="00D40229">
              <w:rPr>
                <w:rFonts w:cstheme="minorHAnsi"/>
              </w:rPr>
              <w:t xml:space="preserve"> poslovni subjekt ili fizička osoba s kojima je naša proizvođačka organizacija i/ili naši članovi povezani vlasničkim, upravljačkim ili drugim odnosima te </w:t>
            </w:r>
            <w:r w:rsidRPr="00D40229">
              <w:rPr>
                <w:rFonts w:cstheme="minorHAnsi"/>
                <w:b/>
                <w:u w:val="single"/>
              </w:rPr>
              <w:t xml:space="preserve">njihove podatke navodimo u tablici niže. </w:t>
            </w:r>
          </w:p>
        </w:tc>
      </w:tr>
    </w:tbl>
    <w:p w14:paraId="3A552076" w14:textId="77777777" w:rsidR="00D40229" w:rsidRDefault="00D40229" w:rsidP="00D40229">
      <w:pPr>
        <w:spacing w:after="0"/>
        <w:jc w:val="both"/>
      </w:pPr>
    </w:p>
    <w:p w14:paraId="4AC8C93E" w14:textId="7018964F" w:rsidR="00D40229" w:rsidRDefault="00D40229" w:rsidP="00D40229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CE0543">
        <w:rPr>
          <w:rFonts w:ascii="Times New Roman" w:hAnsi="Times New Roman"/>
          <w:sz w:val="20"/>
          <w:szCs w:val="20"/>
        </w:rPr>
        <w:t>(</w:t>
      </w:r>
      <w:r w:rsidRPr="00CE0543">
        <w:rPr>
          <w:rFonts w:ascii="Times New Roman" w:hAnsi="Times New Roman"/>
          <w:b/>
          <w:i/>
          <w:sz w:val="20"/>
          <w:szCs w:val="20"/>
        </w:rPr>
        <w:t>NAPOMEN</w:t>
      </w:r>
      <w:r>
        <w:rPr>
          <w:rFonts w:ascii="Times New Roman" w:hAnsi="Times New Roman"/>
          <w:b/>
          <w:i/>
          <w:sz w:val="20"/>
          <w:szCs w:val="20"/>
        </w:rPr>
        <w:t>E</w:t>
      </w:r>
      <w:r w:rsidRPr="00CE0543">
        <w:rPr>
          <w:rFonts w:ascii="Times New Roman" w:hAnsi="Times New Roman"/>
          <w:i/>
          <w:sz w:val="20"/>
          <w:szCs w:val="20"/>
        </w:rPr>
        <w:t>:</w:t>
      </w:r>
      <w:r>
        <w:rPr>
          <w:rFonts w:ascii="Times New Roman" w:hAnsi="Times New Roman"/>
          <w:i/>
          <w:sz w:val="20"/>
          <w:szCs w:val="20"/>
        </w:rPr>
        <w:t xml:space="preserve"> 1. </w:t>
      </w:r>
      <w:r w:rsidRPr="00CE0543">
        <w:rPr>
          <w:rFonts w:ascii="Times New Roman" w:hAnsi="Times New Roman"/>
          <w:i/>
          <w:sz w:val="20"/>
          <w:szCs w:val="20"/>
        </w:rPr>
        <w:t xml:space="preserve">Označiti kućicu samo za </w:t>
      </w:r>
      <w:r w:rsidRPr="00CE0543">
        <w:rPr>
          <w:rFonts w:ascii="Times New Roman" w:hAnsi="Times New Roman"/>
          <w:b/>
          <w:i/>
          <w:sz w:val="20"/>
          <w:szCs w:val="20"/>
          <w:u w:val="single"/>
        </w:rPr>
        <w:t xml:space="preserve">jednu stavku </w:t>
      </w:r>
      <w:r w:rsidRPr="00CE0543">
        <w:rPr>
          <w:rFonts w:ascii="Times New Roman" w:hAnsi="Times New Roman"/>
          <w:i/>
          <w:sz w:val="20"/>
          <w:szCs w:val="20"/>
        </w:rPr>
        <w:t>koja je primjenjiva na poslovnu povezanost s drugim subjektima</w:t>
      </w:r>
      <w:r>
        <w:rPr>
          <w:rFonts w:ascii="Times New Roman" w:hAnsi="Times New Roman"/>
          <w:i/>
          <w:sz w:val="20"/>
          <w:szCs w:val="20"/>
        </w:rPr>
        <w:t>;</w:t>
      </w:r>
      <w:r w:rsidR="00DA27A6">
        <w:rPr>
          <w:rFonts w:ascii="Times New Roman" w:hAnsi="Times New Roman"/>
          <w:i/>
          <w:sz w:val="20"/>
          <w:szCs w:val="20"/>
        </w:rPr>
        <w:t xml:space="preserve"> </w:t>
      </w:r>
    </w:p>
    <w:p w14:paraId="14DF5D99" w14:textId="0C9494F7" w:rsidR="00D40229" w:rsidRDefault="00D40229" w:rsidP="00D40229">
      <w:pPr>
        <w:spacing w:after="0"/>
        <w:ind w:left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2. </w:t>
      </w:r>
      <w:r w:rsidRPr="00CE0543">
        <w:rPr>
          <w:rFonts w:ascii="Times New Roman" w:hAnsi="Times New Roman"/>
          <w:i/>
          <w:sz w:val="20"/>
          <w:szCs w:val="20"/>
        </w:rPr>
        <w:t xml:space="preserve">Tablicu obavezno ispuniti u MS Wordu i </w:t>
      </w:r>
      <w:r>
        <w:rPr>
          <w:rFonts w:ascii="Times New Roman" w:hAnsi="Times New Roman"/>
          <w:i/>
          <w:sz w:val="20"/>
          <w:szCs w:val="20"/>
        </w:rPr>
        <w:t xml:space="preserve">nakon toga </w:t>
      </w:r>
      <w:r w:rsidRPr="00CE0543">
        <w:rPr>
          <w:rFonts w:ascii="Times New Roman" w:hAnsi="Times New Roman"/>
          <w:i/>
          <w:sz w:val="20"/>
          <w:szCs w:val="20"/>
        </w:rPr>
        <w:t>ispisati</w:t>
      </w:r>
      <w:r>
        <w:rPr>
          <w:rFonts w:ascii="Times New Roman" w:hAnsi="Times New Roman"/>
          <w:i/>
          <w:sz w:val="20"/>
          <w:szCs w:val="20"/>
        </w:rPr>
        <w:t xml:space="preserve"> cijelu Izjavu;</w:t>
      </w:r>
      <w:r w:rsidR="00DA27A6">
        <w:rPr>
          <w:rFonts w:ascii="Times New Roman" w:hAnsi="Times New Roman"/>
          <w:i/>
          <w:sz w:val="20"/>
          <w:szCs w:val="20"/>
        </w:rPr>
        <w:t xml:space="preserve"> </w:t>
      </w:r>
    </w:p>
    <w:p w14:paraId="4CB748D3" w14:textId="783E6396" w:rsidR="00517314" w:rsidRDefault="00D40229" w:rsidP="00D40229">
      <w:pPr>
        <w:spacing w:after="0"/>
        <w:ind w:left="708"/>
        <w:jc w:val="both"/>
      </w:pPr>
      <w:r>
        <w:rPr>
          <w:rFonts w:ascii="Times New Roman" w:hAnsi="Times New Roman"/>
          <w:i/>
          <w:sz w:val="20"/>
          <w:szCs w:val="20"/>
        </w:rPr>
        <w:t xml:space="preserve">            3. Potpisanu i pečatiranu Izjavu o povezanosti poslati poštom zajedno s ostalom traženom dokumentacijom.</w:t>
      </w:r>
      <w:r w:rsidRPr="00CE0543">
        <w:rPr>
          <w:rFonts w:ascii="Times New Roman" w:hAnsi="Times New Roman"/>
          <w:sz w:val="20"/>
          <w:szCs w:val="20"/>
        </w:rPr>
        <w:t>)</w:t>
      </w:r>
      <w:r w:rsidR="00517314">
        <w:t xml:space="preserve"> </w:t>
      </w:r>
    </w:p>
    <w:p w14:paraId="15D26DA4" w14:textId="49A8AF28" w:rsidR="00D40229" w:rsidRDefault="00D40229" w:rsidP="00DA27A6">
      <w:pPr>
        <w:spacing w:after="0"/>
        <w:jc w:val="both"/>
      </w:pPr>
    </w:p>
    <w:tbl>
      <w:tblPr>
        <w:tblStyle w:val="TableGrid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PODACI O POVEZANIM PODUZEĆIMA"/>
      </w:tblPr>
      <w:tblGrid>
        <w:gridCol w:w="1747"/>
        <w:gridCol w:w="2931"/>
        <w:gridCol w:w="1129"/>
        <w:gridCol w:w="1418"/>
        <w:gridCol w:w="1422"/>
        <w:gridCol w:w="1843"/>
      </w:tblGrid>
      <w:tr w:rsidR="00DA27A6" w:rsidRPr="00FB0013" w14:paraId="3ED42AE4" w14:textId="77777777" w:rsidTr="00F17FEB">
        <w:trPr>
          <w:trHeight w:val="438"/>
        </w:trPr>
        <w:tc>
          <w:tcPr>
            <w:tcW w:w="1049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58D21" w14:textId="77777777" w:rsidR="00DA27A6" w:rsidRPr="00FB0013" w:rsidRDefault="00DA27A6" w:rsidP="00F17FEB">
            <w:pPr>
              <w:spacing w:after="0" w:line="240" w:lineRule="auto"/>
              <w:ind w:left="-159" w:right="-155"/>
              <w:jc w:val="center"/>
              <w:rPr>
                <w:rFonts w:cstheme="minorHAnsi"/>
                <w:b/>
              </w:rPr>
            </w:pPr>
            <w:r w:rsidRPr="00FB0013">
              <w:rPr>
                <w:rFonts w:cstheme="minorHAnsi"/>
                <w:b/>
              </w:rPr>
              <w:t xml:space="preserve">PODACI O POVEZANIM PODUZEĆIMA </w:t>
            </w:r>
          </w:p>
        </w:tc>
      </w:tr>
      <w:tr w:rsidR="00DA27A6" w:rsidRPr="00FB0013" w14:paraId="4FEE473B" w14:textId="77777777" w:rsidTr="00F17FEB">
        <w:trPr>
          <w:trHeight w:val="90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7E4910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>Naziv povezanog člana PO ili naziv PO</w:t>
            </w: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C5DBA8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Naziv poduzetnika koji je </w:t>
            </w:r>
          </w:p>
          <w:p w14:paraId="188884CA" w14:textId="77777777" w:rsidR="00DA27A6" w:rsidRPr="00FB0013" w:rsidRDefault="00DA27A6" w:rsidP="00F17FEB">
            <w:pPr>
              <w:spacing w:after="0" w:line="240" w:lineRule="auto"/>
              <w:ind w:left="-157" w:right="-12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sz w:val="18"/>
                <w:szCs w:val="18"/>
              </w:rPr>
              <w:t>(</w:t>
            </w:r>
            <w:r w:rsidRPr="00FB0013">
              <w:rPr>
                <w:rFonts w:cstheme="minorHAnsi"/>
                <w:i/>
                <w:sz w:val="18"/>
                <w:szCs w:val="18"/>
              </w:rPr>
              <w:t>uzlazno ili silazno, direktno ili indirektno</w:t>
            </w:r>
            <w:r w:rsidRPr="00FB0013">
              <w:rPr>
                <w:rFonts w:cstheme="minorHAnsi"/>
                <w:sz w:val="18"/>
                <w:szCs w:val="18"/>
              </w:rPr>
              <w:t>)</w:t>
            </w:r>
            <w:r w:rsidRPr="00FB0013">
              <w:rPr>
                <w:rFonts w:cstheme="minorHAnsi"/>
                <w:b/>
                <w:sz w:val="18"/>
                <w:szCs w:val="18"/>
              </w:rPr>
              <w:t xml:space="preserve"> u partnerskom ili povezanom odnosu s podnositeljem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5AFB2B" w14:textId="77777777" w:rsidR="00DA27A6" w:rsidRPr="00FB0013" w:rsidRDefault="00DA27A6" w:rsidP="00F17FEB">
            <w:pPr>
              <w:spacing w:after="0" w:line="240" w:lineRule="auto"/>
              <w:ind w:left="-94" w:right="-10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>OIB povezanog poduzeća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628CE4" w14:textId="77777777" w:rsidR="00DA27A6" w:rsidRPr="00FB0013" w:rsidRDefault="00DA27A6" w:rsidP="00F17FEB">
            <w:pPr>
              <w:spacing w:after="0" w:line="240" w:lineRule="auto"/>
              <w:ind w:left="-110" w:right="-10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Udio vlasništva ili upravljačkih prava </w:t>
            </w:r>
          </w:p>
          <w:p w14:paraId="10C3F2BA" w14:textId="77777777" w:rsidR="00DA27A6" w:rsidRPr="00FB0013" w:rsidRDefault="00DA27A6" w:rsidP="00F17FEB">
            <w:pPr>
              <w:spacing w:after="0" w:line="240" w:lineRule="auto"/>
              <w:ind w:left="-110" w:right="-10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sz w:val="18"/>
                <w:szCs w:val="18"/>
              </w:rPr>
              <w:t>(u %)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4392A0" w14:textId="77777777" w:rsidR="00DA27A6" w:rsidRPr="00FB0013" w:rsidRDefault="00DA27A6" w:rsidP="00F17FEB">
            <w:pPr>
              <w:spacing w:after="0" w:line="240" w:lineRule="auto"/>
              <w:ind w:left="-111" w:right="-6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Vrsta povezanosti </w:t>
            </w:r>
          </w:p>
          <w:p w14:paraId="635CE1C9" w14:textId="77777777" w:rsidR="00DA27A6" w:rsidRPr="00FB0013" w:rsidRDefault="00DA27A6" w:rsidP="00F17FEB">
            <w:pPr>
              <w:spacing w:after="0" w:line="240" w:lineRule="auto"/>
              <w:ind w:left="-111" w:right="-66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sz w:val="18"/>
                <w:szCs w:val="18"/>
              </w:rPr>
              <w:t>(</w:t>
            </w:r>
            <w:r w:rsidRPr="00FB0013">
              <w:rPr>
                <w:rFonts w:cstheme="minorHAnsi"/>
                <w:i/>
                <w:sz w:val="18"/>
                <w:szCs w:val="18"/>
              </w:rPr>
              <w:t>preko pravnog subjekta ili kao fizička osoba</w:t>
            </w:r>
            <w:r w:rsidRPr="00FB0013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4EB7CE" w14:textId="77777777" w:rsidR="00DA27A6" w:rsidRPr="00FB0013" w:rsidRDefault="00DA27A6" w:rsidP="00F17FEB">
            <w:pPr>
              <w:spacing w:after="0" w:line="240" w:lineRule="auto"/>
              <w:ind w:left="-159" w:right="-155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B0013">
              <w:rPr>
                <w:rFonts w:cstheme="minorHAnsi"/>
                <w:b/>
                <w:sz w:val="18"/>
                <w:szCs w:val="18"/>
              </w:rPr>
              <w:t xml:space="preserve">Pozicija u povezanom subjektu ako je povezan kao fizička osoba </w:t>
            </w:r>
          </w:p>
        </w:tc>
      </w:tr>
      <w:tr w:rsidR="00DA27A6" w:rsidRPr="00FB0013" w14:paraId="71720884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F83C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CE2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2AE8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C43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F870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890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52D2DD14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D9FAC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35CBC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94435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69A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47260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C1FC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7E02F2F8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1DE8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3EB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1959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3283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BAD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59A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7323612A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3000BD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3B30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62D4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0FF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C81D8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078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4D10B794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537F0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CB8E9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912C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063F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080B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E6DF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7A18DF47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5F75F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7BD7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7A00D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3EE5D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C1EE1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8751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03729D08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3A911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FC2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F05E3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A544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DE65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59C4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5591CC2D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FEF3E0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CC83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AC41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544C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B85C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82E2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333BB3AC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52BD67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8F733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0571D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AC97A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3445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2B16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620F5E7C" w14:textId="77777777" w:rsidTr="00F17FEB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8AEAB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1A027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9BD54" w14:textId="77777777" w:rsidR="00DA27A6" w:rsidRPr="00FB0013" w:rsidRDefault="00DA27A6" w:rsidP="00F17FE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0C18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9C09F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6DAE" w14:textId="77777777" w:rsidR="00DA27A6" w:rsidRPr="00FB0013" w:rsidRDefault="00DA27A6" w:rsidP="00F17F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A27A6" w:rsidRPr="00FB0013" w14:paraId="1D74FFD0" w14:textId="77777777" w:rsidTr="00F17FEB">
        <w:tc>
          <w:tcPr>
            <w:tcW w:w="10490" w:type="dxa"/>
            <w:gridSpan w:val="6"/>
            <w:vAlign w:val="center"/>
          </w:tcPr>
          <w:p w14:paraId="02A8B6AF" w14:textId="77777777" w:rsidR="00DA27A6" w:rsidRPr="00FB0013" w:rsidRDefault="00DA27A6" w:rsidP="00F17FEB">
            <w:pPr>
              <w:spacing w:after="0" w:line="240" w:lineRule="auto"/>
              <w:ind w:left="-110"/>
              <w:rPr>
                <w:rFonts w:cstheme="minorHAnsi"/>
                <w:i/>
                <w:sz w:val="18"/>
                <w:szCs w:val="18"/>
              </w:rPr>
            </w:pPr>
            <w:r w:rsidRPr="00FB0013">
              <w:rPr>
                <w:rFonts w:cstheme="minorHAnsi"/>
                <w:b/>
                <w:i/>
                <w:sz w:val="18"/>
                <w:szCs w:val="18"/>
              </w:rPr>
              <w:t>NAPOMENA</w:t>
            </w:r>
            <w:r w:rsidRPr="00FB0013">
              <w:rPr>
                <w:rFonts w:cstheme="minorHAnsi"/>
                <w:i/>
                <w:sz w:val="18"/>
                <w:szCs w:val="18"/>
              </w:rPr>
              <w:t xml:space="preserve">: Po potrebi dodati retke u tablici. </w:t>
            </w:r>
          </w:p>
        </w:tc>
      </w:tr>
    </w:tbl>
    <w:p w14:paraId="67546BE5" w14:textId="71FF77F3" w:rsidR="00D40229" w:rsidRPr="00911C5D" w:rsidRDefault="00D40229" w:rsidP="00DA27A6">
      <w:pPr>
        <w:spacing w:after="0"/>
        <w:jc w:val="both"/>
        <w:rPr>
          <w:rFonts w:asciiTheme="minorHAnsi" w:hAnsiTheme="minorHAnsi" w:cstheme="minorHAnsi"/>
        </w:rPr>
      </w:pPr>
    </w:p>
    <w:p w14:paraId="70A99D76" w14:textId="76C7732E" w:rsidR="00D40229" w:rsidRPr="00911C5D" w:rsidRDefault="00D40229" w:rsidP="00DA27A6">
      <w:pPr>
        <w:spacing w:after="0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858"/>
      </w:tblGrid>
      <w:tr w:rsidR="00DA27A6" w:rsidRPr="00911C5D" w14:paraId="365AB3CB" w14:textId="77777777" w:rsidTr="00911C5D">
        <w:tc>
          <w:tcPr>
            <w:tcW w:w="1980" w:type="dxa"/>
            <w:vAlign w:val="center"/>
          </w:tcPr>
          <w:p w14:paraId="22D1C5FE" w14:textId="77777777" w:rsidR="00DA27A6" w:rsidRPr="00911C5D" w:rsidRDefault="00DA27A6" w:rsidP="00911C5D">
            <w:pPr>
              <w:spacing w:after="0"/>
              <w:rPr>
                <w:rFonts w:cstheme="minorHAnsi"/>
                <w:b/>
              </w:rPr>
            </w:pPr>
            <w:r w:rsidRPr="00911C5D">
              <w:rPr>
                <w:rFonts w:cstheme="minorHAnsi"/>
                <w:b/>
              </w:rPr>
              <w:t xml:space="preserve">Datum i mjesto: </w:t>
            </w:r>
          </w:p>
        </w:tc>
        <w:tc>
          <w:tcPr>
            <w:tcW w:w="2858" w:type="dxa"/>
            <w:vAlign w:val="center"/>
          </w:tcPr>
          <w:p w14:paraId="64A5592B" w14:textId="77777777" w:rsidR="00DA27A6" w:rsidRPr="00911C5D" w:rsidRDefault="00DA27A6" w:rsidP="00911C5D">
            <w:pPr>
              <w:spacing w:after="0"/>
              <w:rPr>
                <w:rFonts w:cstheme="minorHAnsi"/>
              </w:rPr>
            </w:pPr>
            <w:r w:rsidRPr="00911C5D">
              <w:rPr>
                <w:rFonts w:cstheme="minorHAnsi"/>
              </w:rPr>
              <w:t>________________________</w:t>
            </w:r>
          </w:p>
        </w:tc>
      </w:tr>
    </w:tbl>
    <w:p w14:paraId="5C9A9B21" w14:textId="23B0569B" w:rsidR="00D40229" w:rsidRDefault="00D40229" w:rsidP="00D40229">
      <w:pPr>
        <w:spacing w:after="0"/>
        <w:ind w:left="708"/>
        <w:jc w:val="both"/>
        <w:rPr>
          <w:rFonts w:asciiTheme="minorHAnsi" w:hAnsiTheme="minorHAnsi" w:cstheme="minorHAnsi"/>
        </w:rPr>
      </w:pPr>
    </w:p>
    <w:tbl>
      <w:tblPr>
        <w:tblStyle w:val="TableGrid"/>
        <w:tblW w:w="4820" w:type="dxa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DA27A6" w:rsidRPr="00911C5D" w14:paraId="3E9096CE" w14:textId="77777777" w:rsidTr="00911C5D">
        <w:tc>
          <w:tcPr>
            <w:tcW w:w="4820" w:type="dxa"/>
          </w:tcPr>
          <w:p w14:paraId="5CF50368" w14:textId="26E7DFF3" w:rsidR="00DA27A6" w:rsidRPr="00911C5D" w:rsidRDefault="00DA27A6" w:rsidP="00911C5D">
            <w:pPr>
              <w:tabs>
                <w:tab w:val="left" w:pos="4424"/>
              </w:tabs>
              <w:spacing w:after="0"/>
              <w:ind w:right="171"/>
              <w:jc w:val="center"/>
              <w:rPr>
                <w:rFonts w:cstheme="minorHAnsi"/>
              </w:rPr>
            </w:pPr>
            <w:r w:rsidRPr="00911C5D">
              <w:rPr>
                <w:rFonts w:cstheme="minorHAnsi"/>
              </w:rPr>
              <w:t>________________________</w:t>
            </w:r>
            <w:r w:rsidR="00911C5D" w:rsidRPr="00911C5D">
              <w:rPr>
                <w:rFonts w:cstheme="minorHAnsi"/>
              </w:rPr>
              <w:t>________</w:t>
            </w:r>
          </w:p>
        </w:tc>
      </w:tr>
      <w:tr w:rsidR="00DA27A6" w:rsidRPr="00911C5D" w14:paraId="299CC081" w14:textId="77777777" w:rsidTr="00911C5D">
        <w:tc>
          <w:tcPr>
            <w:tcW w:w="4820" w:type="dxa"/>
          </w:tcPr>
          <w:p w14:paraId="167252AC" w14:textId="77777777" w:rsidR="00911C5D" w:rsidRDefault="00DA27A6" w:rsidP="00911C5D">
            <w:pPr>
              <w:spacing w:after="0"/>
              <w:ind w:right="171"/>
              <w:jc w:val="center"/>
              <w:rPr>
                <w:rFonts w:cstheme="minorHAnsi"/>
                <w:i/>
              </w:rPr>
            </w:pPr>
            <w:r w:rsidRPr="00911C5D">
              <w:rPr>
                <w:rFonts w:cstheme="minorHAnsi"/>
                <w:i/>
              </w:rPr>
              <w:t xml:space="preserve">Potpis odgovorne osobe </w:t>
            </w:r>
          </w:p>
          <w:p w14:paraId="3FBBFB19" w14:textId="0060A3A3" w:rsidR="00DA27A6" w:rsidRPr="00911C5D" w:rsidRDefault="00DA27A6" w:rsidP="00911C5D">
            <w:pPr>
              <w:spacing w:after="0"/>
              <w:ind w:right="171"/>
              <w:jc w:val="center"/>
              <w:rPr>
                <w:rFonts w:cstheme="minorHAnsi"/>
              </w:rPr>
            </w:pPr>
            <w:r w:rsidRPr="00911C5D">
              <w:rPr>
                <w:rFonts w:cstheme="minorHAnsi"/>
                <w:i/>
              </w:rPr>
              <w:t>i pečat</w:t>
            </w:r>
          </w:p>
        </w:tc>
      </w:tr>
    </w:tbl>
    <w:p w14:paraId="1AE52844" w14:textId="77777777" w:rsidR="00DA27A6" w:rsidRDefault="00DA27A6" w:rsidP="00911C5D">
      <w:pPr>
        <w:spacing w:after="0"/>
        <w:jc w:val="both"/>
      </w:pPr>
    </w:p>
    <w:sectPr w:rsidR="00DA27A6" w:rsidSect="00D40229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D38AC" w14:textId="77777777" w:rsidR="006200B5" w:rsidRDefault="006200B5" w:rsidP="00336C0E">
      <w:pPr>
        <w:spacing w:after="0" w:line="240" w:lineRule="auto"/>
      </w:pPr>
      <w:r>
        <w:separator/>
      </w:r>
    </w:p>
  </w:endnote>
  <w:endnote w:type="continuationSeparator" w:id="0">
    <w:p w14:paraId="72C3D40E" w14:textId="77777777" w:rsidR="006200B5" w:rsidRDefault="006200B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57520" w14:textId="3BDE002D" w:rsidR="00D601BE" w:rsidRPr="00DF5331" w:rsidRDefault="00664209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72ED397300D94B15AF228E0F1338473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155A79">
          <w:t>L6_PXK_O3_v2.1_20241023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8D3C8A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8D3C8A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D48C1" w14:textId="77777777" w:rsidR="00D601BE" w:rsidRDefault="00914D5E" w:rsidP="00DF6B67">
    <w:pPr>
      <w:pStyle w:val="Footer"/>
    </w:pPr>
    <w:fldSimple w:instr=" FILENAME   \* MERGEFORMAT ">
      <w:r w:rsidR="004E1346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4E134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CE901" w14:textId="77777777" w:rsidR="006200B5" w:rsidRDefault="006200B5" w:rsidP="00336C0E">
      <w:pPr>
        <w:spacing w:after="0" w:line="240" w:lineRule="auto"/>
      </w:pPr>
      <w:r>
        <w:separator/>
      </w:r>
    </w:p>
  </w:footnote>
  <w:footnote w:type="continuationSeparator" w:id="0">
    <w:p w14:paraId="7653C3D8" w14:textId="77777777" w:rsidR="006200B5" w:rsidRDefault="006200B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0E4DF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val="en-US"/>
      </w:rPr>
      <w:drawing>
        <wp:inline distT="0" distB="0" distL="0" distR="0" wp14:anchorId="5612EC40" wp14:editId="2EFE30FD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A6774" w14:textId="77777777" w:rsidR="00D601BE" w:rsidRDefault="00E34750">
    <w:pPr>
      <w:pStyle w:val="Header"/>
    </w:pPr>
    <w:r>
      <w:rPr>
        <w:noProof/>
        <w:lang w:val="en-US"/>
      </w:rPr>
      <w:drawing>
        <wp:anchor distT="0" distB="0" distL="114300" distR="114300" simplePos="0" relativeHeight="251657216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DateAndTime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346"/>
    <w:rsid w:val="00000321"/>
    <w:rsid w:val="00014E65"/>
    <w:rsid w:val="0003536B"/>
    <w:rsid w:val="00036035"/>
    <w:rsid w:val="00043A99"/>
    <w:rsid w:val="00053900"/>
    <w:rsid w:val="00071A06"/>
    <w:rsid w:val="000B1E10"/>
    <w:rsid w:val="000D4F6D"/>
    <w:rsid w:val="000E626D"/>
    <w:rsid w:val="000F07B2"/>
    <w:rsid w:val="000F4FD1"/>
    <w:rsid w:val="00155A79"/>
    <w:rsid w:val="00166453"/>
    <w:rsid w:val="0017478B"/>
    <w:rsid w:val="00175D60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95379"/>
    <w:rsid w:val="004A7949"/>
    <w:rsid w:val="004B08AD"/>
    <w:rsid w:val="004E1346"/>
    <w:rsid w:val="004E6207"/>
    <w:rsid w:val="00517314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200B5"/>
    <w:rsid w:val="006354B4"/>
    <w:rsid w:val="00647D08"/>
    <w:rsid w:val="00655CE5"/>
    <w:rsid w:val="00664209"/>
    <w:rsid w:val="006705C4"/>
    <w:rsid w:val="006A5010"/>
    <w:rsid w:val="006B6FE1"/>
    <w:rsid w:val="006C257A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2BDF"/>
    <w:rsid w:val="00846762"/>
    <w:rsid w:val="00847418"/>
    <w:rsid w:val="00851280"/>
    <w:rsid w:val="00881CEB"/>
    <w:rsid w:val="0089783F"/>
    <w:rsid w:val="008A0FDF"/>
    <w:rsid w:val="008A3752"/>
    <w:rsid w:val="008B2FF6"/>
    <w:rsid w:val="008C1131"/>
    <w:rsid w:val="008C1732"/>
    <w:rsid w:val="008D3C8A"/>
    <w:rsid w:val="008D6AB1"/>
    <w:rsid w:val="008F53E0"/>
    <w:rsid w:val="00903971"/>
    <w:rsid w:val="00911C5D"/>
    <w:rsid w:val="00914D5E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624"/>
    <w:rsid w:val="00AD5DBD"/>
    <w:rsid w:val="00AE66C1"/>
    <w:rsid w:val="00B00854"/>
    <w:rsid w:val="00B055D6"/>
    <w:rsid w:val="00B16AB6"/>
    <w:rsid w:val="00B4447F"/>
    <w:rsid w:val="00B95B0F"/>
    <w:rsid w:val="00BD5E1D"/>
    <w:rsid w:val="00BE6E08"/>
    <w:rsid w:val="00BF0389"/>
    <w:rsid w:val="00C13DE0"/>
    <w:rsid w:val="00C2399A"/>
    <w:rsid w:val="00C55FF1"/>
    <w:rsid w:val="00CA63D9"/>
    <w:rsid w:val="00CE4530"/>
    <w:rsid w:val="00D003D6"/>
    <w:rsid w:val="00D16B6D"/>
    <w:rsid w:val="00D17F24"/>
    <w:rsid w:val="00D24179"/>
    <w:rsid w:val="00D2586B"/>
    <w:rsid w:val="00D40229"/>
    <w:rsid w:val="00D601BE"/>
    <w:rsid w:val="00D62CE7"/>
    <w:rsid w:val="00DA0E74"/>
    <w:rsid w:val="00DA27A6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4EAB"/>
    <w:rsid w:val="00FA6184"/>
    <w:rsid w:val="00FB0013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ffc"/>
    </o:shapedefaults>
    <o:shapelayout v:ext="edit">
      <o:idmap v:ext="edit" data="1"/>
    </o:shapelayout>
  </w:shapeDefaults>
  <w:decimalSymbol w:val=","/>
  <w:listSeparator w:val=";"/>
  <w14:docId w14:val="3A9E2169"/>
  <w15:docId w15:val="{DD96ACE8-1FC7-4263-B118-BDA4D0E4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D402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Dir\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22450F3748241968463CD129DAD5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F49B6-C626-42FC-91C2-893034E1EFEC}"/>
      </w:docPartPr>
      <w:docPartBody>
        <w:p w:rsidR="00480681" w:rsidRDefault="00341B6F">
          <w:pPr>
            <w:pStyle w:val="B22450F3748241968463CD129DAD5AC3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2ED397300D94B15AF228E0F13384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2C682-66DB-45BF-92DB-83FD6B4B9C26}"/>
      </w:docPartPr>
      <w:docPartBody>
        <w:p w:rsidR="00480681" w:rsidRDefault="00341B6F">
          <w:pPr>
            <w:pStyle w:val="72ED397300D94B15AF228E0F13384731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B6F"/>
    <w:rsid w:val="00341B6F"/>
    <w:rsid w:val="00480681"/>
    <w:rsid w:val="00BB217A"/>
    <w:rsid w:val="00FF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22450F3748241968463CD129DAD5AC3">
    <w:name w:val="B22450F3748241968463CD129DAD5AC3"/>
  </w:style>
  <w:style w:type="paragraph" w:customStyle="1" w:styleId="72ED397300D94B15AF228E0F13384731">
    <w:name w:val="72ED397300D94B15AF228E0F133847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L6_PXK_O3_v2.1_20241023</Šifra_verzija_datum>
    <Broj_x0020_verzije xmlns="45adb973-3738-4051-9417-704071a43e5d">2.1</Broj_x0020_verzije>
    <Kratica_x0020_OJ_x0020__x0028_Pripremio_x0029__x0020_-_x0020_2017 xmlns="45adb973-3738-4051-9417-704071a43e5d" xsi:nil="true"/>
    <Pripremio xmlns="45adb973-3738-4051-9417-704071a43e5d">
      <UserInfo>
        <DisplayName>Ivan Ruganec</DisplayName>
        <AccountId>1401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2024-10-22T22:00:00+00:00</Vrijedi_x0020_od>
    <Šifra_x0020_procedure1 xmlns="45adb973-3738-4051-9417-704071a43e5d">L6_PXK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L6_PXK_O3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VY2WPRCRYZME-5-15164</_dlc_DocId>
    <_dlc_DocIdUrl xmlns="45adb973-3738-4051-9417-704071a43e5d">
      <Url>http://k01a620n16/_layouts/15/DocIdRedir.aspx?ID=VY2WPRCRYZME-5-15164</Url>
      <Description>VY2WPRCRYZME-5-15164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Sandra Freitag</DisplayName>
        <AccountId>153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Tomislav Svirčić</DisplayName>
        <AccountId>186</AccountId>
        <AccountType/>
      </UserInfo>
    </Vlasnik_x0020_procedure>
    <Footer_x0028_format_x0029_ xmlns="45adb973-3738-4051-9417-704071a43e5d" xsi:nil="true"/>
  </documentManagement>
</p:properties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855CE-2F6B-43B6-84F7-A76EBCAF3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sharepoint/v3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9ABF35E-81A4-4857-9112-DE37BF6A9E6D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28C6CF50-EDBE-46F6-A5AA-0A70EE55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 dokumenta word 2018</Template>
  <TotalTime>0</TotalTime>
  <Pages>2</Pages>
  <Words>276</Words>
  <Characters>1574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poslovnoj povezanosti</vt:lpstr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poslovnoj povezanosti</dc:title>
  <dc:creator>Alen Hajnić</dc:creator>
  <cp:lastModifiedBy>Tihana Pogledić</cp:lastModifiedBy>
  <cp:revision>2</cp:revision>
  <cp:lastPrinted>2010-11-04T08:04:00Z</cp:lastPrinted>
  <dcterms:created xsi:type="dcterms:W3CDTF">2024-11-04T07:25:00Z</dcterms:created>
  <dcterms:modified xsi:type="dcterms:W3CDTF">2024-11-04T07:25:00Z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3a72c1a3-f3e6-4ddb-b470-20cc0e9709a0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